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Lichfield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Lichfield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Lichfield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Lichfield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Lichfield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Lichfield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Lichfield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Lichfield is estimated to be </w:t>
      </w:r>
      <w:r w:rsidRPr="00773DF7">
        <w:rPr>
          <w:rFonts w:ascii="Libre Franklin Light" w:eastAsia="Times New Roman" w:hAnsi="Libre Franklin Light" w:cs="Calibri Light"/>
          <w:b/>
          <w:bCs/>
          <w:color w:val="C45911" w:themeColor="accent2" w:themeShade="BF"/>
        </w:rPr>
        <w:t xml:space="preserve">£1,137,983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Lichfield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Lichfield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Lichfield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Lichfield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ch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Lichfield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ch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Lichfield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Lichfield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ch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Lichfield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Lichfield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Lichfield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Lichfield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Lichfield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Lichfield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£1,137,983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Lichfield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£18,536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£383,332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£27,461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£7,723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£686,772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£1,137,983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Lichfield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Lichfield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Lichfield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Lichfield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Lichfield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Lichfield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Lichfield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Lichfield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Lichfield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Lichfield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Lichfield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Lichfield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8F084A7-8778-4ED9-B834-48211794116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